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594" w:rsidRPr="004D0CA9" w:rsidRDefault="00725594" w:rsidP="004923FE">
      <w:pPr>
        <w:pStyle w:val="NoSpacing"/>
        <w:ind w:left="4620"/>
        <w:rPr>
          <w:rFonts w:ascii="Times New Roman" w:hAnsi="Times New Roman"/>
          <w:sz w:val="28"/>
          <w:szCs w:val="28"/>
        </w:rPr>
      </w:pPr>
      <w:r w:rsidRPr="004D0CA9">
        <w:rPr>
          <w:rFonts w:ascii="Times New Roman" w:hAnsi="Times New Roman"/>
          <w:sz w:val="28"/>
          <w:szCs w:val="28"/>
        </w:rPr>
        <w:t>ПРИЛОЖЕНИЕ № 1</w:t>
      </w:r>
    </w:p>
    <w:p w:rsidR="00725594" w:rsidRPr="004923FE" w:rsidRDefault="00725594" w:rsidP="004923FE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 w:rsidRPr="004923FE">
        <w:rPr>
          <w:rFonts w:ascii="Times New Roman" w:hAnsi="Times New Roman"/>
          <w:sz w:val="28"/>
          <w:szCs w:val="28"/>
          <w:lang w:eastAsia="ru-RU"/>
        </w:rPr>
        <w:t xml:space="preserve">к проекту отчета об исполнении бюджета </w:t>
      </w:r>
    </w:p>
    <w:p w:rsidR="00725594" w:rsidRPr="004923FE" w:rsidRDefault="00725594" w:rsidP="004923FE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 w:rsidRPr="004923FE">
        <w:rPr>
          <w:rFonts w:ascii="Times New Roman" w:hAnsi="Times New Roman"/>
          <w:sz w:val="28"/>
          <w:szCs w:val="28"/>
          <w:lang w:eastAsia="ru-RU"/>
        </w:rPr>
        <w:t xml:space="preserve">Выселковского сельского поселения </w:t>
      </w:r>
    </w:p>
    <w:p w:rsidR="00725594" w:rsidRPr="004923FE" w:rsidRDefault="00725594" w:rsidP="004923FE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 w:rsidRPr="004923FE">
        <w:rPr>
          <w:rFonts w:ascii="Times New Roman" w:hAnsi="Times New Roman"/>
          <w:sz w:val="28"/>
          <w:szCs w:val="28"/>
          <w:lang w:eastAsia="ru-RU"/>
        </w:rPr>
        <w:t>Выселковского района за 2013 год</w:t>
      </w:r>
    </w:p>
    <w:p w:rsidR="00725594" w:rsidRDefault="00725594" w:rsidP="00B04AEF">
      <w:pPr>
        <w:pStyle w:val="NoSpacing"/>
        <w:rPr>
          <w:rFonts w:ascii="Times New Roman" w:hAnsi="Times New Roman"/>
          <w:sz w:val="28"/>
          <w:szCs w:val="28"/>
        </w:rPr>
      </w:pPr>
    </w:p>
    <w:p w:rsidR="00725594" w:rsidRDefault="00725594" w:rsidP="00B04AEF">
      <w:pPr>
        <w:pStyle w:val="NoSpacing"/>
        <w:rPr>
          <w:rFonts w:ascii="Times New Roman" w:hAnsi="Times New Roman"/>
          <w:sz w:val="28"/>
          <w:szCs w:val="28"/>
        </w:rPr>
      </w:pPr>
    </w:p>
    <w:p w:rsidR="00725594" w:rsidRDefault="00725594" w:rsidP="00B04AEF">
      <w:pPr>
        <w:pStyle w:val="NoSpacing"/>
        <w:rPr>
          <w:rFonts w:ascii="Times New Roman" w:hAnsi="Times New Roman"/>
          <w:sz w:val="28"/>
          <w:szCs w:val="28"/>
        </w:rPr>
      </w:pPr>
    </w:p>
    <w:p w:rsidR="00725594" w:rsidRDefault="00725594" w:rsidP="004D0CA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4D0C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доходной части бюджета </w:t>
      </w:r>
      <w:r w:rsidRPr="004D0C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br/>
        <w:t xml:space="preserve">Выселковского сельского поселения Выселковского района </w:t>
      </w:r>
    </w:p>
    <w:p w:rsidR="00725594" w:rsidRPr="004D0CA9" w:rsidRDefault="00725594" w:rsidP="004D0CA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за 2013 </w:t>
      </w:r>
      <w:r w:rsidRPr="004D0C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год</w:t>
      </w:r>
    </w:p>
    <w:p w:rsidR="00725594" w:rsidRDefault="00725594" w:rsidP="004D0CA9">
      <w:pPr>
        <w:pStyle w:val="NoSpacing"/>
        <w:ind w:left="4536"/>
        <w:rPr>
          <w:rFonts w:ascii="Times New Roman" w:hAnsi="Times New Roman"/>
          <w:sz w:val="28"/>
          <w:szCs w:val="28"/>
        </w:rPr>
      </w:pPr>
    </w:p>
    <w:tbl>
      <w:tblPr>
        <w:tblW w:w="9796" w:type="dxa"/>
        <w:tblInd w:w="93" w:type="dxa"/>
        <w:tblLook w:val="00A0"/>
      </w:tblPr>
      <w:tblGrid>
        <w:gridCol w:w="2256"/>
        <w:gridCol w:w="3855"/>
        <w:gridCol w:w="1417"/>
        <w:gridCol w:w="1418"/>
        <w:gridCol w:w="850"/>
      </w:tblGrid>
      <w:tr w:rsidR="00725594" w:rsidRPr="00856ED9" w:rsidTr="004D0CA9">
        <w:trPr>
          <w:trHeight w:val="300"/>
        </w:trPr>
        <w:tc>
          <w:tcPr>
            <w:tcW w:w="225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855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25594" w:rsidRPr="0053128B" w:rsidRDefault="00725594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                       Доходов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extDirection w:val="btLr"/>
            <w:vAlign w:val="bottom"/>
          </w:tcPr>
          <w:p w:rsidR="00725594" w:rsidRDefault="00725594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Уточнен. план, тыс. Рублей</w:t>
            </w:r>
          </w:p>
          <w:p w:rsidR="00725594" w:rsidRPr="0053128B" w:rsidRDefault="00725594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extDirection w:val="btLr"/>
            <w:vAlign w:val="bottom"/>
          </w:tcPr>
          <w:p w:rsidR="00725594" w:rsidRDefault="00725594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 Рублей</w:t>
            </w:r>
          </w:p>
          <w:p w:rsidR="00725594" w:rsidRPr="0053128B" w:rsidRDefault="00725594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extDirection w:val="btLr"/>
            <w:vAlign w:val="bottom"/>
          </w:tcPr>
          <w:p w:rsidR="00725594" w:rsidRDefault="00725594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Исполнение, %</w:t>
            </w:r>
          </w:p>
          <w:p w:rsidR="00725594" w:rsidRPr="0053128B" w:rsidRDefault="00725594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594" w:rsidRPr="00856ED9" w:rsidTr="004D0CA9">
        <w:trPr>
          <w:trHeight w:val="1470"/>
        </w:trPr>
        <w:tc>
          <w:tcPr>
            <w:tcW w:w="22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5594" w:rsidRPr="00856ED9" w:rsidTr="0053128B">
        <w:trPr>
          <w:trHeight w:val="256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94" w:rsidRPr="0053128B" w:rsidRDefault="00725594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5594" w:rsidRPr="0053128B" w:rsidRDefault="00725594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25594" w:rsidRPr="00856ED9" w:rsidTr="0053128B">
        <w:trPr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5594" w:rsidRDefault="00725594" w:rsidP="0053128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10000000000000000</w:t>
            </w:r>
          </w:p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94076,6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96796,1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102,9</w:t>
            </w:r>
          </w:p>
        </w:tc>
      </w:tr>
      <w:tr w:rsidR="00725594" w:rsidRPr="00856ED9" w:rsidTr="0053128B">
        <w:trPr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10102000010000110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57017,7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101,8</w:t>
            </w:r>
          </w:p>
        </w:tc>
      </w:tr>
      <w:tr w:rsidR="00725594" w:rsidRPr="00856ED9" w:rsidTr="0053128B">
        <w:trPr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5594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10503000010000110</w:t>
            </w:r>
          </w:p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Единый сельскохозяйственный налог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1846,3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102,6</w:t>
            </w:r>
          </w:p>
        </w:tc>
      </w:tr>
      <w:tr w:rsidR="00725594" w:rsidRPr="00856ED9" w:rsidTr="0053128B">
        <w:trPr>
          <w:trHeight w:val="63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10601030100000110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зачисляемый в бюджет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104,0</w:t>
            </w:r>
          </w:p>
        </w:tc>
      </w:tr>
      <w:tr w:rsidR="00725594" w:rsidRPr="00856ED9" w:rsidTr="0053128B">
        <w:trPr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10606000100000110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24140,0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25587,1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</w:tr>
      <w:tr w:rsidR="00725594" w:rsidRPr="00856ED9" w:rsidTr="0053128B">
        <w:trPr>
          <w:trHeight w:val="1086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10904053100000110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5594" w:rsidRPr="00856ED9" w:rsidTr="008A092B">
        <w:trPr>
          <w:trHeight w:val="2520"/>
        </w:trPr>
        <w:tc>
          <w:tcPr>
            <w:tcW w:w="2256" w:type="dxa"/>
            <w:tcBorders>
              <w:top w:val="nil"/>
              <w:left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11105010100000120</w:t>
            </w:r>
          </w:p>
        </w:tc>
        <w:tc>
          <w:tcPr>
            <w:tcW w:w="3855" w:type="dxa"/>
            <w:tcBorders>
              <w:top w:val="nil"/>
              <w:left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получаемые в виде арендной платы за земли, 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7867,6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7908,0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100,5</w:t>
            </w:r>
          </w:p>
        </w:tc>
      </w:tr>
      <w:tr w:rsidR="00725594" w:rsidRPr="00856ED9" w:rsidTr="008A092B">
        <w:trPr>
          <w:trHeight w:val="2148"/>
        </w:trPr>
        <w:tc>
          <w:tcPr>
            <w:tcW w:w="2256" w:type="dxa"/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11105035100000120</w:t>
            </w:r>
          </w:p>
        </w:tc>
        <w:tc>
          <w:tcPr>
            <w:tcW w:w="3855" w:type="dxa"/>
            <w:vAlign w:val="bottom"/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21,8</w:t>
            </w:r>
          </w:p>
        </w:tc>
        <w:tc>
          <w:tcPr>
            <w:tcW w:w="1418" w:type="dxa"/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850" w:type="dxa"/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133,0</w:t>
            </w:r>
          </w:p>
        </w:tc>
      </w:tr>
      <w:tr w:rsidR="00725594" w:rsidRPr="00856ED9" w:rsidTr="008A092B">
        <w:trPr>
          <w:trHeight w:val="630"/>
        </w:trPr>
        <w:tc>
          <w:tcPr>
            <w:tcW w:w="2256" w:type="dxa"/>
            <w:tcBorders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11302995100000130</w:t>
            </w:r>
          </w:p>
        </w:tc>
        <w:tc>
          <w:tcPr>
            <w:tcW w:w="3855" w:type="dxa"/>
            <w:tcBorders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</w:tr>
      <w:tr w:rsidR="00725594" w:rsidRPr="00856ED9" w:rsidTr="008A092B">
        <w:trPr>
          <w:trHeight w:val="2692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11402052100000440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5594" w:rsidRPr="00856ED9" w:rsidTr="0053128B">
        <w:trPr>
          <w:trHeight w:val="156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11406013100000430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1785,0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1838,1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</w:tr>
      <w:tr w:rsidR="00725594" w:rsidRPr="00856ED9" w:rsidTr="0053128B">
        <w:trPr>
          <w:trHeight w:val="22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11623051100000140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 когда выгодоприобретателями выступают получатели средств бюджетов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5594" w:rsidRPr="00856ED9" w:rsidTr="0053128B">
        <w:trPr>
          <w:trHeight w:val="63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11701050100000180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25594" w:rsidRPr="00856ED9" w:rsidTr="0053128B">
        <w:trPr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20000000000000000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95774,4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93373,6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8A092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A092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725594" w:rsidRPr="00856ED9" w:rsidTr="008A092B">
        <w:trPr>
          <w:trHeight w:val="74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20200000000000000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Субсидии, субвенции, дотации на выполнение краевых Законов и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89315,2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86914,4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725594" w:rsidRPr="00856ED9" w:rsidTr="008A092B">
        <w:trPr>
          <w:trHeight w:val="758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20201003100000151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3435,3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3435,3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5594" w:rsidRPr="00856ED9" w:rsidTr="0053128B">
        <w:trPr>
          <w:trHeight w:val="162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20202051100000151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из краевого бюджета на реализацию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5594" w:rsidRPr="00856ED9" w:rsidTr="008A092B">
        <w:trPr>
          <w:trHeight w:val="1119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20202077100000151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бюджетам поселений на бю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джетные инвестиции в объекты кап</w:t>
            </w: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итального строительства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13382,8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13382,8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5594" w:rsidRPr="00856ED9" w:rsidTr="0053128B">
        <w:trPr>
          <w:trHeight w:val="36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20202999100000151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62958,8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60558,1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725594" w:rsidRPr="00856ED9" w:rsidTr="0053128B">
        <w:trPr>
          <w:trHeight w:val="189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20203024100000151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Субвенции из краевого фонда компенсаций бюджетам поселений на осуществление государственных полномочий по образованию  и организации деятельности административных комиссий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5594" w:rsidRPr="00856ED9" w:rsidTr="0053128B">
        <w:trPr>
          <w:trHeight w:val="189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20204052100000151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поселений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5594" w:rsidRPr="00856ED9" w:rsidTr="0053128B">
        <w:trPr>
          <w:trHeight w:val="189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20204053100000151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поселений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5594" w:rsidRPr="00856ED9" w:rsidTr="0053128B">
        <w:trPr>
          <w:trHeight w:val="63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20204999100000151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5594" w:rsidRPr="00856ED9" w:rsidTr="008A092B">
        <w:trPr>
          <w:trHeight w:val="56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20705030100000180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5594" w:rsidRPr="00856ED9" w:rsidTr="0053128B">
        <w:trPr>
          <w:trHeight w:val="189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21805010100000151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8640,9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8640,9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5594" w:rsidRPr="00856ED9" w:rsidTr="0053128B">
        <w:trPr>
          <w:trHeight w:val="126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21905000100000151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рат остатков субсидий, субвенций и иных межбюджетных трансфертов, имеющих целевое назначение прошлых лет из бюджетов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-2586,7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-2586,7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5594" w:rsidRPr="00856ED9" w:rsidTr="0053128B">
        <w:trPr>
          <w:trHeight w:val="43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25594" w:rsidRPr="0053128B" w:rsidRDefault="00725594" w:rsidP="0053128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189851,0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53128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190169,7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594" w:rsidRPr="008A092B" w:rsidRDefault="00725594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A092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100,2</w:t>
            </w:r>
          </w:p>
        </w:tc>
      </w:tr>
    </w:tbl>
    <w:p w:rsidR="00725594" w:rsidRPr="004D0CA9" w:rsidRDefault="00725594" w:rsidP="004D0C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5594" w:rsidRDefault="00725594" w:rsidP="004D0C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5594" w:rsidRPr="004D0CA9" w:rsidRDefault="00725594" w:rsidP="004D0C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5594" w:rsidRDefault="00725594" w:rsidP="004D0CA9">
      <w:pPr>
        <w:pStyle w:val="NoSpacing"/>
        <w:rPr>
          <w:rFonts w:ascii="Times New Roman" w:hAnsi="Times New Roman"/>
          <w:sz w:val="28"/>
          <w:szCs w:val="28"/>
        </w:rPr>
      </w:pPr>
      <w:r w:rsidRPr="008A092B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725594" w:rsidRDefault="00725594" w:rsidP="004D0CA9">
      <w:pPr>
        <w:pStyle w:val="NoSpacing"/>
        <w:rPr>
          <w:rFonts w:ascii="Times New Roman" w:hAnsi="Times New Roman"/>
          <w:sz w:val="28"/>
          <w:szCs w:val="28"/>
        </w:rPr>
      </w:pPr>
      <w:r w:rsidRPr="008A092B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725594" w:rsidRDefault="00725594" w:rsidP="004D0CA9">
      <w:pPr>
        <w:pStyle w:val="NoSpacing"/>
        <w:rPr>
          <w:rFonts w:ascii="Times New Roman" w:hAnsi="Times New Roman"/>
          <w:sz w:val="28"/>
          <w:szCs w:val="28"/>
        </w:rPr>
      </w:pPr>
      <w:r w:rsidRPr="008A092B">
        <w:rPr>
          <w:rFonts w:ascii="Times New Roman" w:hAnsi="Times New Roman"/>
          <w:sz w:val="28"/>
          <w:szCs w:val="28"/>
        </w:rPr>
        <w:t xml:space="preserve">Выселковского района по экономическим </w:t>
      </w:r>
    </w:p>
    <w:p w:rsidR="00725594" w:rsidRPr="008A092B" w:rsidRDefault="00725594" w:rsidP="004D0CA9">
      <w:pPr>
        <w:pStyle w:val="NoSpacing"/>
        <w:rPr>
          <w:rFonts w:ascii="Times New Roman" w:hAnsi="Times New Roman"/>
          <w:sz w:val="28"/>
          <w:szCs w:val="28"/>
        </w:rPr>
      </w:pPr>
      <w:r w:rsidRPr="008A092B">
        <w:rPr>
          <w:rFonts w:ascii="Times New Roman" w:hAnsi="Times New Roman"/>
          <w:sz w:val="28"/>
          <w:szCs w:val="28"/>
        </w:rPr>
        <w:t>и социальным вопросам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О.А.Кирячкова-Богдан</w:t>
      </w:r>
    </w:p>
    <w:sectPr w:rsidR="00725594" w:rsidRPr="008A092B" w:rsidSect="008A092B">
      <w:pgSz w:w="11906" w:h="16838"/>
      <w:pgMar w:top="1135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7EF7"/>
    <w:rsid w:val="000E4C95"/>
    <w:rsid w:val="003D18B1"/>
    <w:rsid w:val="003F6189"/>
    <w:rsid w:val="004923FE"/>
    <w:rsid w:val="004D0CA9"/>
    <w:rsid w:val="0053128B"/>
    <w:rsid w:val="006E37A7"/>
    <w:rsid w:val="00725594"/>
    <w:rsid w:val="008028A6"/>
    <w:rsid w:val="00856239"/>
    <w:rsid w:val="00856ED9"/>
    <w:rsid w:val="0086719F"/>
    <w:rsid w:val="008A092B"/>
    <w:rsid w:val="008C3325"/>
    <w:rsid w:val="009F7EF7"/>
    <w:rsid w:val="00B04AEF"/>
    <w:rsid w:val="00B33F3D"/>
    <w:rsid w:val="00B940C2"/>
    <w:rsid w:val="00BE7A7A"/>
    <w:rsid w:val="00E154A4"/>
    <w:rsid w:val="00EB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8B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F7EF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01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3</Pages>
  <Words>680</Words>
  <Characters>3879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13</cp:revision>
  <cp:lastPrinted>2014-04-29T06:43:00Z</cp:lastPrinted>
  <dcterms:created xsi:type="dcterms:W3CDTF">2014-02-07T12:11:00Z</dcterms:created>
  <dcterms:modified xsi:type="dcterms:W3CDTF">2014-05-05T07:37:00Z</dcterms:modified>
</cp:coreProperties>
</file>